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F53" w:rsidRDefault="009C1F53">
      <w:r>
        <w:t>ciao</w:t>
      </w:r>
    </w:p>
    <w:sectPr w:rsidR="009C1F53" w:rsidSect="009C1F5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0E3A"/>
    <w:rsid w:val="00740E3A"/>
    <w:rsid w:val="009C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0</Words>
  <Characters>4</Characters>
  <Application>Microsoft Office Outlook</Application>
  <DocSecurity>0</DocSecurity>
  <Lines>0</Lines>
  <Paragraphs>0</Paragraphs>
  <ScaleCrop>false</ScaleCrop>
  <Company>ZeroSoft Production©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ciao</dc:title>
  <dc:subject/>
  <dc:creator>Fabio Gadaleta</dc:creator>
  <cp:keywords/>
  <dc:description/>
  <cp:lastModifiedBy>Fabio Gadaleta</cp:lastModifiedBy>
  <cp:revision>2</cp:revision>
  <dcterms:created xsi:type="dcterms:W3CDTF">2007-09-05T08:54:00Z</dcterms:created>
  <dcterms:modified xsi:type="dcterms:W3CDTF">2007-09-05T08:54:00Z</dcterms:modified>
</cp:coreProperties>
</file>